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河南炜成实业有限公司用工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bookmarkStart w:id="0" w:name="_GoBack"/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河南炜成实业有限公司</w:t>
      </w:r>
    </w:p>
    <w:bookmarkEnd w:id="0"/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河南炜成实业有限公司给郑州三全食品股份有限公司代工，生产汤圆、粽子等速冻食品。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私营企业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速冻食品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孟苏彩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0375-5010988     17527289930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邮箱：1640479843@qq.com  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包制工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200人，年龄18-60岁。</w:t>
      </w:r>
    </w:p>
    <w:p w14:paraId="550A9EB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辅助工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40人，年龄18-60岁。</w:t>
      </w:r>
    </w:p>
    <w:p w14:paraId="75E2CFC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锅炉工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1人，年龄18-60岁，月薪3000-3500元。</w:t>
      </w:r>
    </w:p>
    <w:p w14:paraId="2877F0F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4、仓管1人，年龄22-40岁，大专以上学历，熟练操作电脑，男女不限，月薪3000-3500元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以上岗位要求：无心脏病，高血压基础病，身体健康，工作踏实。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所有员工免费提供午餐，免费提供住宿。</w:t>
      </w:r>
    </w:p>
    <w:p w14:paraId="3777223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辅助工男工保底120元/天，女工保底100元/天。</w:t>
      </w:r>
    </w:p>
    <w:p w14:paraId="4C3CBB5A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包制工按件计酬多劳多得，月薪3000-9000元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平顶山市鲁山县张店乡刘湾村河南炜成实业有限公司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5B0449E"/>
    <w:rsid w:val="26E848A3"/>
    <w:rsid w:val="2D57422D"/>
    <w:rsid w:val="320F470F"/>
    <w:rsid w:val="338C0DA0"/>
    <w:rsid w:val="419B0120"/>
    <w:rsid w:val="41FE5B6F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333</Words>
  <Characters>417</Characters>
  <Lines>0</Lines>
  <Paragraphs>0</Paragraphs>
  <TotalTime>17</TotalTime>
  <ScaleCrop>false</ScaleCrop>
  <LinksUpToDate>false</LinksUpToDate>
  <CharactersWithSpaces>513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2026-01-26T08:00:12Z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395FD00D712840968F0F4E380A2A4156_13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